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334" w:rsidRPr="00A40CD1" w:rsidRDefault="004C051E" w:rsidP="001E01FB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Юноши ДЛШ гр.Добрич 26.05 – 30.05.2021</w:t>
      </w:r>
      <w:r w:rsidR="001E01FB">
        <w:rPr>
          <w:b/>
          <w:sz w:val="28"/>
          <w:szCs w:val="28"/>
        </w:rPr>
        <w:t>г.</w:t>
      </w:r>
    </w:p>
    <w:p w:rsidR="00A40CD1" w:rsidRPr="00A40CD1" w:rsidRDefault="00A40CD1" w:rsidP="00145BC5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A40CD1">
        <w:rPr>
          <w:b/>
          <w:sz w:val="28"/>
          <w:szCs w:val="28"/>
        </w:rPr>
        <w:t>Индивидуално класиране</w:t>
      </w:r>
    </w:p>
    <w:p w:rsidR="00145BC5" w:rsidRDefault="00145BC5" w:rsidP="00FE2498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FE2498" w:rsidRPr="00A40CD1" w:rsidRDefault="00A40CD1" w:rsidP="001E01FB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51BEA">
        <w:rPr>
          <w:b/>
          <w:sz w:val="24"/>
          <w:szCs w:val="24"/>
        </w:rPr>
        <w:t>42</w:t>
      </w:r>
      <w:r w:rsidRPr="00A40CD1">
        <w:rPr>
          <w:b/>
          <w:sz w:val="24"/>
          <w:szCs w:val="24"/>
        </w:rPr>
        <w:t xml:space="preserve"> кг.</w:t>
      </w:r>
    </w:p>
    <w:p w:rsidR="00A40CD1" w:rsidRDefault="00A40CD1" w:rsidP="00751BEA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813F12">
        <w:rPr>
          <w:sz w:val="24"/>
          <w:szCs w:val="24"/>
        </w:rPr>
        <w:t>Мартин Колев – Юнайтед спорт Пловдив</w:t>
      </w:r>
    </w:p>
    <w:p w:rsidR="00751BEA" w:rsidRDefault="00751BEA" w:rsidP="00751BE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813F12">
        <w:rPr>
          <w:sz w:val="24"/>
          <w:szCs w:val="24"/>
        </w:rPr>
        <w:t>Кристиян Салман – Локомотив София</w:t>
      </w:r>
    </w:p>
    <w:p w:rsidR="00751BEA" w:rsidRDefault="00751BEA" w:rsidP="00751BE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Шукри Мустафа</w:t>
      </w:r>
      <w:r w:rsidR="00957031">
        <w:rPr>
          <w:sz w:val="24"/>
          <w:szCs w:val="24"/>
        </w:rPr>
        <w:t xml:space="preserve"> – Победа Бургас</w:t>
      </w:r>
    </w:p>
    <w:p w:rsidR="001E01FB" w:rsidRDefault="001E01FB" w:rsidP="00751BEA">
      <w:pPr>
        <w:spacing w:line="360" w:lineRule="auto"/>
        <w:ind w:firstLine="360"/>
        <w:jc w:val="both"/>
        <w:rPr>
          <w:sz w:val="24"/>
          <w:szCs w:val="24"/>
        </w:rPr>
      </w:pPr>
    </w:p>
    <w:p w:rsidR="001E01FB" w:rsidRPr="00A40CD1" w:rsidRDefault="001E01FB" w:rsidP="001E01FB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>
        <w:rPr>
          <w:b/>
          <w:sz w:val="24"/>
          <w:szCs w:val="24"/>
        </w:rPr>
        <w:t>44</w:t>
      </w:r>
      <w:r w:rsidRPr="00A40CD1">
        <w:rPr>
          <w:b/>
          <w:sz w:val="24"/>
          <w:szCs w:val="24"/>
        </w:rPr>
        <w:t xml:space="preserve"> кг.</w:t>
      </w:r>
    </w:p>
    <w:p w:rsidR="001E01FB" w:rsidRPr="001E01FB" w:rsidRDefault="001E01FB" w:rsidP="001E01FB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Виктор Григоров – Локомотив Русе</w:t>
      </w:r>
    </w:p>
    <w:p w:rsidR="00A40CD1" w:rsidRPr="00A40CD1" w:rsidRDefault="00A40CD1" w:rsidP="00AD6BE2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451E9A">
        <w:rPr>
          <w:b/>
          <w:sz w:val="24"/>
          <w:szCs w:val="24"/>
        </w:rPr>
        <w:t>4</w:t>
      </w:r>
      <w:r w:rsidRPr="00A40CD1">
        <w:rPr>
          <w:b/>
          <w:sz w:val="24"/>
          <w:szCs w:val="24"/>
        </w:rPr>
        <w:t>6 кг.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813F12" w:rsidRDefault="00A40CD1" w:rsidP="00451E9A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813F12">
        <w:rPr>
          <w:sz w:val="24"/>
          <w:szCs w:val="24"/>
        </w:rPr>
        <w:t xml:space="preserve">Евелин Колев – Юнайтед Пловдив </w:t>
      </w:r>
    </w:p>
    <w:p w:rsidR="00451E9A" w:rsidRDefault="00451E9A" w:rsidP="00451E9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813F12">
        <w:rPr>
          <w:sz w:val="24"/>
          <w:szCs w:val="24"/>
        </w:rPr>
        <w:t>Йоан Стефанов – Локомотив Горна Оряховица</w:t>
      </w:r>
    </w:p>
    <w:p w:rsidR="00451E9A" w:rsidRDefault="00451E9A" w:rsidP="00C0351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AD6BE2">
        <w:rPr>
          <w:sz w:val="24"/>
          <w:szCs w:val="24"/>
        </w:rPr>
        <w:t>Александър Александров – Локомотив София</w:t>
      </w:r>
    </w:p>
    <w:p w:rsidR="00AD6BE2" w:rsidRDefault="00AD6BE2" w:rsidP="00C0351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Владимир Христов – Добруджа</w:t>
      </w:r>
    </w:p>
    <w:p w:rsidR="00AD6BE2" w:rsidRDefault="00AD6BE2" w:rsidP="00C0351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Иван Митов – Левски София</w:t>
      </w:r>
    </w:p>
    <w:p w:rsidR="00AD6BE2" w:rsidRDefault="00AD6BE2" w:rsidP="00C0351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Мариян Стан - Славия</w:t>
      </w:r>
    </w:p>
    <w:p w:rsidR="00A40CD1" w:rsidRPr="00A40CD1" w:rsidRDefault="00A40CD1" w:rsidP="00AD6BE2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451E9A">
        <w:rPr>
          <w:b/>
          <w:sz w:val="24"/>
          <w:szCs w:val="24"/>
        </w:rPr>
        <w:t>4</w:t>
      </w:r>
      <w:r w:rsidRPr="00A40CD1">
        <w:rPr>
          <w:b/>
          <w:sz w:val="24"/>
          <w:szCs w:val="24"/>
        </w:rPr>
        <w:t>8 кг.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B63088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B63088">
        <w:rPr>
          <w:sz w:val="24"/>
          <w:szCs w:val="24"/>
        </w:rPr>
        <w:t>Георги Караколев – Победа Бургас</w:t>
      </w:r>
    </w:p>
    <w:p w:rsidR="00B63088" w:rsidRDefault="00B63088" w:rsidP="00AD6BE2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AD6BE2">
        <w:rPr>
          <w:sz w:val="24"/>
          <w:szCs w:val="24"/>
        </w:rPr>
        <w:t>Едис Шукри – Дунав Русе</w:t>
      </w:r>
    </w:p>
    <w:p w:rsidR="00AD6BE2" w:rsidRDefault="00AD6BE2" w:rsidP="00AD6BE2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Александър Иванов – КИКО</w:t>
      </w:r>
    </w:p>
    <w:p w:rsidR="00AD6BE2" w:rsidRDefault="00AD6BE2" w:rsidP="00AD6BE2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Владимир Василев – Олимпия Разград</w:t>
      </w:r>
    </w:p>
    <w:p w:rsidR="00AD6BE2" w:rsidRDefault="00AD6BE2" w:rsidP="00AD6BE2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Георги Симеонов – Русе</w:t>
      </w:r>
    </w:p>
    <w:p w:rsidR="00AD6BE2" w:rsidRDefault="00AD6BE2" w:rsidP="00AD6BE2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Димитър Стоянов – Априлец </w:t>
      </w:r>
    </w:p>
    <w:p w:rsidR="00145BC5" w:rsidRDefault="00145BC5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145BC5" w:rsidRDefault="00145BC5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 w:rsidR="00B63088">
        <w:rPr>
          <w:b/>
          <w:sz w:val="24"/>
          <w:szCs w:val="24"/>
        </w:rPr>
        <w:t>50</w:t>
      </w:r>
      <w:r w:rsidRPr="00A40CD1">
        <w:rPr>
          <w:b/>
          <w:sz w:val="24"/>
          <w:szCs w:val="24"/>
        </w:rPr>
        <w:t xml:space="preserve"> кг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B63088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B63088">
        <w:rPr>
          <w:sz w:val="24"/>
          <w:szCs w:val="24"/>
        </w:rPr>
        <w:t>Любослав Методиев – ЦСКА</w:t>
      </w:r>
    </w:p>
    <w:p w:rsidR="00B63088" w:rsidRDefault="00B63088" w:rsidP="00AD6BE2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AD6BE2">
        <w:rPr>
          <w:sz w:val="24"/>
          <w:szCs w:val="24"/>
        </w:rPr>
        <w:t>Кирил Йорданов – Русе</w:t>
      </w:r>
    </w:p>
    <w:p w:rsidR="00B63088" w:rsidRDefault="00B63088" w:rsidP="005C7F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AD6BE2">
        <w:rPr>
          <w:sz w:val="24"/>
          <w:szCs w:val="24"/>
        </w:rPr>
        <w:t>Саалим Михайлов – Мизия 80</w:t>
      </w:r>
    </w:p>
    <w:p w:rsidR="00B63088" w:rsidRPr="00A40CD1" w:rsidRDefault="00B63088" w:rsidP="00A40CD1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B63088">
        <w:rPr>
          <w:b/>
          <w:sz w:val="24"/>
          <w:szCs w:val="24"/>
        </w:rPr>
        <w:t>52</w:t>
      </w:r>
      <w:r w:rsidRPr="00A40CD1">
        <w:rPr>
          <w:b/>
          <w:sz w:val="24"/>
          <w:szCs w:val="24"/>
        </w:rPr>
        <w:t xml:space="preserve">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DB74F5" w:rsidRDefault="00A40CD1" w:rsidP="005C7FC5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5C7FC5">
        <w:rPr>
          <w:sz w:val="24"/>
          <w:szCs w:val="24"/>
        </w:rPr>
        <w:t>Георги Марков – Омуртаг</w:t>
      </w:r>
    </w:p>
    <w:p w:rsidR="005C7FC5" w:rsidRDefault="005C7FC5" w:rsidP="005C7F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Петър Арсовски – Локомотив София</w:t>
      </w:r>
    </w:p>
    <w:p w:rsidR="005C7FC5" w:rsidRDefault="005C7FC5" w:rsidP="005C7F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Борис Владимиров – Миньор Перник</w:t>
      </w:r>
    </w:p>
    <w:p w:rsidR="005C7FC5" w:rsidRDefault="005C7FC5" w:rsidP="005C7F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Красимир Кирилов – БАББ</w:t>
      </w:r>
    </w:p>
    <w:p w:rsidR="005C7FC5" w:rsidRDefault="005C7FC5" w:rsidP="005C7F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Марио Димитров – Спарта Монтана</w:t>
      </w:r>
    </w:p>
    <w:p w:rsidR="005C7FC5" w:rsidRDefault="005C7FC5" w:rsidP="005C7F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Онур Тенур – Добрич</w:t>
      </w:r>
    </w:p>
    <w:p w:rsidR="005C7FC5" w:rsidRDefault="005C7FC5" w:rsidP="005C7F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Александър Борев – Ямбол</w:t>
      </w:r>
    </w:p>
    <w:p w:rsidR="005C7FC5" w:rsidRDefault="005C7FC5" w:rsidP="005C7F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Алтанай Билянов – АСК Сливен</w:t>
      </w:r>
    </w:p>
    <w:p w:rsidR="005C7FC5" w:rsidRDefault="005C7FC5" w:rsidP="005C7F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Джан Басриев – Русе</w:t>
      </w:r>
    </w:p>
    <w:p w:rsidR="005C7FC5" w:rsidRPr="00A40CD1" w:rsidRDefault="005C7FC5" w:rsidP="005C7F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Михаел Куцанински – Черно Море </w:t>
      </w:r>
    </w:p>
    <w:p w:rsidR="005C7FC5" w:rsidRPr="00A40CD1" w:rsidRDefault="005C7FC5" w:rsidP="005C7FC5">
      <w:pPr>
        <w:spacing w:line="360" w:lineRule="auto"/>
        <w:jc w:val="both"/>
        <w:rPr>
          <w:sz w:val="24"/>
          <w:szCs w:val="24"/>
        </w:rPr>
      </w:pPr>
    </w:p>
    <w:p w:rsidR="00FE2498" w:rsidRPr="00A40CD1" w:rsidRDefault="00A40CD1" w:rsidP="001E01FB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DB74F5">
        <w:rPr>
          <w:b/>
          <w:sz w:val="24"/>
          <w:szCs w:val="24"/>
        </w:rPr>
        <w:t>5</w:t>
      </w:r>
      <w:r w:rsidRPr="00A40CD1">
        <w:rPr>
          <w:b/>
          <w:sz w:val="24"/>
          <w:szCs w:val="24"/>
        </w:rPr>
        <w:t>4 кг</w:t>
      </w:r>
    </w:p>
    <w:p w:rsidR="00A40CD1" w:rsidRDefault="00A40CD1" w:rsidP="00DB74F5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DB74F5">
        <w:rPr>
          <w:sz w:val="24"/>
          <w:szCs w:val="24"/>
        </w:rPr>
        <w:t>Викторио Илиев – Локомотив Русе</w:t>
      </w:r>
    </w:p>
    <w:p w:rsidR="00F22834" w:rsidRDefault="00DB74F5" w:rsidP="005C7F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C7FC5">
        <w:rPr>
          <w:sz w:val="24"/>
          <w:szCs w:val="24"/>
        </w:rPr>
        <w:t>Димо Тониев – ЦСКА</w:t>
      </w:r>
    </w:p>
    <w:p w:rsidR="005C7FC5" w:rsidRDefault="005C7FC5" w:rsidP="005C7F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Берк Ахмедов – Черно Море</w:t>
      </w:r>
    </w:p>
    <w:p w:rsidR="005C7FC5" w:rsidRDefault="005C7FC5" w:rsidP="005C7F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Марин Колев – Априлец</w:t>
      </w:r>
    </w:p>
    <w:p w:rsidR="005C7FC5" w:rsidRDefault="005C7FC5" w:rsidP="005C7F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Денис Алексеев – Спарта Монтана</w:t>
      </w:r>
    </w:p>
    <w:p w:rsidR="005C7FC5" w:rsidRDefault="005C7FC5" w:rsidP="005C7F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Георги Пенов – </w:t>
      </w:r>
      <w:r w:rsidR="001E01FB">
        <w:rPr>
          <w:sz w:val="24"/>
          <w:szCs w:val="24"/>
        </w:rPr>
        <w:t>Самоков</w:t>
      </w:r>
    </w:p>
    <w:p w:rsidR="005C7FC5" w:rsidRDefault="005C7FC5" w:rsidP="005C7F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Василен Георгиев – Спарта Монтана</w:t>
      </w:r>
    </w:p>
    <w:p w:rsidR="005C7FC5" w:rsidRDefault="005C7FC5" w:rsidP="005C7F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Микеланджело Ферарезе – Юнайтед спорт Пловдив</w:t>
      </w:r>
    </w:p>
    <w:p w:rsidR="007C44AC" w:rsidRDefault="005C7FC5" w:rsidP="007C44AC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Лоренцо Мирчев – Ивайло Маринов Варна</w:t>
      </w:r>
    </w:p>
    <w:p w:rsidR="00C77157" w:rsidRPr="00145BC5" w:rsidRDefault="005C7FC5" w:rsidP="007C44AC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Алпер Билялов – Светкавица Търговище</w:t>
      </w: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 w:rsidR="00F22834">
        <w:rPr>
          <w:b/>
          <w:sz w:val="24"/>
          <w:szCs w:val="24"/>
        </w:rPr>
        <w:t>57</w:t>
      </w:r>
      <w:r w:rsidRPr="00A40CD1">
        <w:rPr>
          <w:b/>
          <w:sz w:val="24"/>
          <w:szCs w:val="24"/>
        </w:rPr>
        <w:t xml:space="preserve">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F22834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F22834">
        <w:rPr>
          <w:sz w:val="24"/>
          <w:szCs w:val="24"/>
        </w:rPr>
        <w:t xml:space="preserve"> Константин Костов – Локомотив София</w:t>
      </w:r>
    </w:p>
    <w:p w:rsidR="00F22834" w:rsidRDefault="00F22834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145BC5">
        <w:rPr>
          <w:sz w:val="24"/>
          <w:szCs w:val="24"/>
        </w:rPr>
        <w:t>Виктор Ламбев – Локомотив Русе</w:t>
      </w:r>
    </w:p>
    <w:p w:rsidR="00F22834" w:rsidRDefault="00F22834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145BC5">
        <w:rPr>
          <w:sz w:val="24"/>
          <w:szCs w:val="24"/>
        </w:rPr>
        <w:t>Деян Михайлов – Локомотив Горна Оряховица</w:t>
      </w:r>
    </w:p>
    <w:p w:rsidR="00F22834" w:rsidRDefault="00F22834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145BC5">
        <w:rPr>
          <w:sz w:val="24"/>
          <w:szCs w:val="24"/>
        </w:rPr>
        <w:t>Павел Манев – Локомотив Русе</w:t>
      </w:r>
    </w:p>
    <w:p w:rsidR="00F22834" w:rsidRDefault="00F22834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145BC5">
        <w:rPr>
          <w:sz w:val="24"/>
          <w:szCs w:val="24"/>
        </w:rPr>
        <w:t>Теодор Тодоров – Балкан Ботевград</w:t>
      </w:r>
    </w:p>
    <w:p w:rsidR="00F22834" w:rsidRDefault="00F22834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145BC5">
        <w:rPr>
          <w:sz w:val="24"/>
          <w:szCs w:val="24"/>
        </w:rPr>
        <w:t>Румен Георгиев – Олимпия Разград</w:t>
      </w:r>
    </w:p>
    <w:p w:rsidR="00F22834" w:rsidRDefault="00F22834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145BC5">
        <w:rPr>
          <w:sz w:val="24"/>
          <w:szCs w:val="24"/>
        </w:rPr>
        <w:t>Симеон Йорданов – Самоков</w:t>
      </w:r>
    </w:p>
    <w:p w:rsidR="00F22834" w:rsidRDefault="00F22834" w:rsidP="00145B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145BC5">
        <w:rPr>
          <w:sz w:val="24"/>
          <w:szCs w:val="24"/>
        </w:rPr>
        <w:t>Мирослав Жеков – Добруджа</w:t>
      </w:r>
    </w:p>
    <w:p w:rsidR="00145BC5" w:rsidRDefault="00145BC5" w:rsidP="00145B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Симеон Султанов – КИКО</w:t>
      </w:r>
    </w:p>
    <w:p w:rsidR="00145BC5" w:rsidRPr="00A40CD1" w:rsidRDefault="00145BC5" w:rsidP="00145B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Кристофър Дечев - Варна</w:t>
      </w:r>
    </w:p>
    <w:p w:rsidR="00C77157" w:rsidRPr="00A40CD1" w:rsidRDefault="00C77157" w:rsidP="00145BC5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77157">
        <w:rPr>
          <w:b/>
          <w:sz w:val="24"/>
          <w:szCs w:val="24"/>
        </w:rPr>
        <w:t>60</w:t>
      </w:r>
      <w:r w:rsidRPr="00A40CD1">
        <w:rPr>
          <w:b/>
          <w:sz w:val="24"/>
          <w:szCs w:val="24"/>
        </w:rPr>
        <w:t xml:space="preserve">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C77157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145BC5">
        <w:rPr>
          <w:sz w:val="24"/>
          <w:szCs w:val="24"/>
        </w:rPr>
        <w:t>Асен Асенов – Стара Загора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145BC5">
        <w:rPr>
          <w:sz w:val="24"/>
          <w:szCs w:val="24"/>
        </w:rPr>
        <w:t>Александър Янис - БАББ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145BC5">
        <w:rPr>
          <w:sz w:val="24"/>
          <w:szCs w:val="24"/>
        </w:rPr>
        <w:t>Артур Халайда - Варна</w:t>
      </w:r>
    </w:p>
    <w:p w:rsidR="00C77157" w:rsidRDefault="00C77157" w:rsidP="00145B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145BC5">
        <w:rPr>
          <w:sz w:val="24"/>
          <w:szCs w:val="24"/>
        </w:rPr>
        <w:t>Николай Тодор</w:t>
      </w:r>
      <w:r w:rsidR="001E01FB">
        <w:rPr>
          <w:sz w:val="24"/>
          <w:szCs w:val="24"/>
        </w:rPr>
        <w:t>о</w:t>
      </w:r>
      <w:r w:rsidR="00145BC5">
        <w:rPr>
          <w:sz w:val="24"/>
          <w:szCs w:val="24"/>
        </w:rPr>
        <w:t>в – Мизия 80</w:t>
      </w:r>
    </w:p>
    <w:p w:rsidR="00145BC5" w:rsidRDefault="00145BC5" w:rsidP="00145B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Ангел Цветанов – КИКО</w:t>
      </w:r>
    </w:p>
    <w:p w:rsidR="00145BC5" w:rsidRDefault="00145BC5" w:rsidP="00145B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Александър Славчев – Русе</w:t>
      </w:r>
    </w:p>
    <w:p w:rsidR="00145BC5" w:rsidRDefault="00145BC5" w:rsidP="00145B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Тома Великов – БВС</w:t>
      </w:r>
    </w:p>
    <w:p w:rsidR="00145BC5" w:rsidRDefault="00145BC5" w:rsidP="00145B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Мариан Христов – Олимпия Разград</w:t>
      </w:r>
    </w:p>
    <w:p w:rsidR="00145BC5" w:rsidRDefault="00145BC5" w:rsidP="00145B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Юсеин Радж – СВ Хасково</w:t>
      </w:r>
    </w:p>
    <w:p w:rsidR="00145BC5" w:rsidRDefault="00145BC5" w:rsidP="00145B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Кристиян Василев – Лъвовете Петрич</w:t>
      </w:r>
    </w:p>
    <w:p w:rsidR="00145BC5" w:rsidRDefault="00145BC5" w:rsidP="00145B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="007C44AC">
        <w:rPr>
          <w:sz w:val="24"/>
          <w:szCs w:val="24"/>
        </w:rPr>
        <w:t>Борислав Мицев – Левски София</w:t>
      </w:r>
    </w:p>
    <w:p w:rsidR="007C44AC" w:rsidRDefault="007C44AC" w:rsidP="00145B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12. Цветан Кирилов – КИКО</w:t>
      </w:r>
    </w:p>
    <w:p w:rsidR="007C44AC" w:rsidRDefault="007C44AC" w:rsidP="00145B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13. Константин Атанасов – Левски София</w:t>
      </w:r>
    </w:p>
    <w:p w:rsidR="007C44AC" w:rsidRDefault="001E01FB" w:rsidP="00145B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14. Драга</w:t>
      </w:r>
      <w:r w:rsidR="007C44AC">
        <w:rPr>
          <w:sz w:val="24"/>
          <w:szCs w:val="24"/>
        </w:rPr>
        <w:t>н Багдатов – Балкан Ботевград</w:t>
      </w:r>
    </w:p>
    <w:p w:rsidR="007C44AC" w:rsidRDefault="007C44AC" w:rsidP="00145BC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15. Красимир Красимиров – Пирин Благоевград</w:t>
      </w: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 w:rsidR="00CC1CF6">
        <w:rPr>
          <w:b/>
          <w:sz w:val="24"/>
          <w:szCs w:val="24"/>
        </w:rPr>
        <w:t>63</w:t>
      </w:r>
      <w:r w:rsidRPr="00A40CD1">
        <w:rPr>
          <w:b/>
          <w:sz w:val="24"/>
          <w:szCs w:val="24"/>
        </w:rPr>
        <w:t xml:space="preserve"> кг</w:t>
      </w:r>
      <w:r w:rsidRPr="00A40CD1">
        <w:rPr>
          <w:sz w:val="24"/>
          <w:szCs w:val="24"/>
        </w:rPr>
        <w:t xml:space="preserve"> 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C77157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C77157">
        <w:rPr>
          <w:sz w:val="24"/>
          <w:szCs w:val="24"/>
        </w:rPr>
        <w:t>Иван Илиев – Априлец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C44AC">
        <w:rPr>
          <w:sz w:val="24"/>
          <w:szCs w:val="24"/>
        </w:rPr>
        <w:t>Зарко Асенов - Априлец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7C44AC">
        <w:rPr>
          <w:sz w:val="24"/>
          <w:szCs w:val="24"/>
        </w:rPr>
        <w:t xml:space="preserve">Асен Аргиров – Марица Пазарджик 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7C44AC">
        <w:rPr>
          <w:sz w:val="24"/>
          <w:szCs w:val="24"/>
        </w:rPr>
        <w:t>Мартин Иванов – Спарта Монтана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05346D">
        <w:rPr>
          <w:sz w:val="24"/>
          <w:szCs w:val="24"/>
        </w:rPr>
        <w:t>Савелий Тимохов – Юнайтед спорт Пловдив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7C44AC">
        <w:rPr>
          <w:sz w:val="24"/>
          <w:szCs w:val="24"/>
        </w:rPr>
        <w:t>Стелян Симеонов – ЦСКА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05346D">
        <w:rPr>
          <w:sz w:val="24"/>
          <w:szCs w:val="24"/>
        </w:rPr>
        <w:t>Преслав Красимиров - БДИН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05346D">
        <w:rPr>
          <w:sz w:val="24"/>
          <w:szCs w:val="24"/>
        </w:rPr>
        <w:t>Павел Люцов – Локомотив ГО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05346D">
        <w:rPr>
          <w:sz w:val="24"/>
          <w:szCs w:val="24"/>
        </w:rPr>
        <w:t>Петър Караангов – Лъвовете Петрич</w:t>
      </w:r>
    </w:p>
    <w:p w:rsidR="00C62A46" w:rsidRDefault="00C62A46" w:rsidP="0005346D">
      <w:pPr>
        <w:spacing w:line="360" w:lineRule="auto"/>
        <w:jc w:val="both"/>
        <w:rPr>
          <w:sz w:val="24"/>
          <w:szCs w:val="24"/>
        </w:rPr>
      </w:pPr>
    </w:p>
    <w:p w:rsidR="0005346D" w:rsidRDefault="0005346D" w:rsidP="0005346D">
      <w:pPr>
        <w:spacing w:line="360" w:lineRule="auto"/>
        <w:jc w:val="both"/>
        <w:rPr>
          <w:b/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C1CF6">
        <w:rPr>
          <w:b/>
          <w:sz w:val="24"/>
          <w:szCs w:val="24"/>
        </w:rPr>
        <w:t>66</w:t>
      </w:r>
      <w:r w:rsidRPr="00A40CD1">
        <w:rPr>
          <w:b/>
          <w:sz w:val="24"/>
          <w:szCs w:val="24"/>
        </w:rPr>
        <w:t xml:space="preserve"> кг.</w:t>
      </w:r>
    </w:p>
    <w:p w:rsidR="0005346D" w:rsidRDefault="00A40CD1" w:rsidP="00CC1CF6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05346D">
        <w:rPr>
          <w:sz w:val="24"/>
          <w:szCs w:val="24"/>
        </w:rPr>
        <w:t xml:space="preserve">Симеон Тодоров – Левски София </w:t>
      </w:r>
    </w:p>
    <w:p w:rsidR="00CC1CF6" w:rsidRDefault="00CC1CF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05346D">
        <w:rPr>
          <w:sz w:val="24"/>
          <w:szCs w:val="24"/>
        </w:rPr>
        <w:t>Росен Топалов - Шумен</w:t>
      </w:r>
    </w:p>
    <w:p w:rsidR="00CC1CF6" w:rsidRDefault="00CC1CF6" w:rsidP="0005346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05346D">
        <w:rPr>
          <w:sz w:val="24"/>
          <w:szCs w:val="24"/>
        </w:rPr>
        <w:t xml:space="preserve">Мирослав Атанасов – Русе </w:t>
      </w:r>
    </w:p>
    <w:p w:rsidR="00C62A46" w:rsidRDefault="00CC1CF6" w:rsidP="00CE1E7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CE1E7E">
        <w:rPr>
          <w:sz w:val="24"/>
          <w:szCs w:val="24"/>
        </w:rPr>
        <w:t>Марио Нарлиев – Варна</w:t>
      </w:r>
    </w:p>
    <w:p w:rsidR="00CE1E7E" w:rsidRDefault="00CE1E7E" w:rsidP="00CE1E7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Момчил Георгиев – Варна</w:t>
      </w:r>
    </w:p>
    <w:p w:rsidR="00CE1E7E" w:rsidRDefault="00CE1E7E" w:rsidP="00CE1E7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Виктор Костов – Локомотив ГО</w:t>
      </w:r>
    </w:p>
    <w:p w:rsidR="00CE1E7E" w:rsidRDefault="00CE1E7E" w:rsidP="00CE1E7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Александър Кръстанов – ЦСКА</w:t>
      </w:r>
    </w:p>
    <w:p w:rsidR="00CE1E7E" w:rsidRDefault="00CE1E7E" w:rsidP="00CE1E7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Виктор Георгиев – Миньор ПК</w:t>
      </w:r>
    </w:p>
    <w:p w:rsidR="00CE1E7E" w:rsidRDefault="00CE1E7E" w:rsidP="00CE1E7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Севар Огнянов – Димов Боксинг Ямбол</w:t>
      </w:r>
    </w:p>
    <w:p w:rsidR="00CE1E7E" w:rsidRDefault="00CE1E7E" w:rsidP="00CE1E7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Илиян Русев – Локомотив София</w:t>
      </w:r>
    </w:p>
    <w:p w:rsidR="00CE1E7E" w:rsidRDefault="00CE1E7E" w:rsidP="00CE1E7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Сали Салимов – Ямбол</w:t>
      </w:r>
    </w:p>
    <w:p w:rsidR="00CE1E7E" w:rsidRDefault="00CE1E7E" w:rsidP="00CE1E7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12. Джанер Хюсеин – Светкавица Търговище</w:t>
      </w:r>
    </w:p>
    <w:p w:rsidR="00CE1E7E" w:rsidRPr="00A40CD1" w:rsidRDefault="00CE1E7E" w:rsidP="00CE1E7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13. Александър Димитров – Локомотив ГО</w:t>
      </w:r>
    </w:p>
    <w:p w:rsidR="00C62A46" w:rsidRDefault="00C62A46" w:rsidP="001E693D">
      <w:pPr>
        <w:spacing w:line="360" w:lineRule="auto"/>
        <w:jc w:val="both"/>
        <w:rPr>
          <w:sz w:val="24"/>
          <w:szCs w:val="24"/>
        </w:rPr>
      </w:pPr>
    </w:p>
    <w:p w:rsidR="004F529E" w:rsidRDefault="004F529E" w:rsidP="004F529E">
      <w:pPr>
        <w:spacing w:line="360" w:lineRule="auto"/>
        <w:jc w:val="both"/>
        <w:rPr>
          <w:sz w:val="24"/>
          <w:szCs w:val="24"/>
        </w:rPr>
      </w:pPr>
    </w:p>
    <w:p w:rsidR="001E01FB" w:rsidRDefault="001E01FB" w:rsidP="004F529E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4F529E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 w:rsidR="00C62A46">
        <w:rPr>
          <w:b/>
          <w:sz w:val="24"/>
          <w:szCs w:val="24"/>
        </w:rPr>
        <w:t>70</w:t>
      </w:r>
      <w:r w:rsidRPr="00A40CD1">
        <w:rPr>
          <w:b/>
          <w:sz w:val="24"/>
          <w:szCs w:val="24"/>
        </w:rPr>
        <w:t xml:space="preserve"> кг.</w:t>
      </w:r>
    </w:p>
    <w:p w:rsidR="00A40CD1" w:rsidRDefault="00A40CD1" w:rsidP="00C62A46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1E693D">
        <w:rPr>
          <w:sz w:val="24"/>
          <w:szCs w:val="24"/>
        </w:rPr>
        <w:t>Жан Божидар Сидеров – Локомотив София</w:t>
      </w:r>
    </w:p>
    <w:p w:rsidR="00C62A46" w:rsidRDefault="00C62A46" w:rsidP="001E693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1E693D">
        <w:rPr>
          <w:sz w:val="24"/>
          <w:szCs w:val="24"/>
        </w:rPr>
        <w:t xml:space="preserve">Мирослав Димитров – Ивайло ВТ </w:t>
      </w:r>
    </w:p>
    <w:p w:rsidR="001E693D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1E693D">
        <w:rPr>
          <w:sz w:val="24"/>
          <w:szCs w:val="24"/>
        </w:rPr>
        <w:t>Марио Бойчев – Лъвовете Петрич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1E693D">
        <w:rPr>
          <w:sz w:val="24"/>
          <w:szCs w:val="24"/>
        </w:rPr>
        <w:t>Мартин Натев - ЦСКА</w:t>
      </w:r>
    </w:p>
    <w:p w:rsidR="00C62A46" w:rsidRDefault="00C62A46" w:rsidP="001E693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1E693D">
        <w:rPr>
          <w:sz w:val="24"/>
          <w:szCs w:val="24"/>
        </w:rPr>
        <w:t>Мерт Мехмед- Олимпия Разград</w:t>
      </w:r>
    </w:p>
    <w:p w:rsidR="001E693D" w:rsidRDefault="001E693D" w:rsidP="001E693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Виктор Вачков – БДИН</w:t>
      </w:r>
    </w:p>
    <w:p w:rsidR="001E693D" w:rsidRDefault="001E693D" w:rsidP="001E693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Драгомир Димитров – Олимпия Разград</w:t>
      </w:r>
    </w:p>
    <w:p w:rsidR="009E6AB2" w:rsidRDefault="009E6AB2" w:rsidP="001E693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Виктор Добрев – Черно Море Варна</w:t>
      </w:r>
    </w:p>
    <w:p w:rsidR="009E6AB2" w:rsidRPr="00A40CD1" w:rsidRDefault="009E6AB2" w:rsidP="001E693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Станислав Галинов - Добрич</w:t>
      </w:r>
    </w:p>
    <w:p w:rsidR="00A40CD1" w:rsidRPr="00A40CD1" w:rsidRDefault="00A40CD1" w:rsidP="004F529E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62A46">
        <w:rPr>
          <w:b/>
          <w:sz w:val="24"/>
          <w:szCs w:val="24"/>
        </w:rPr>
        <w:t>75</w:t>
      </w:r>
      <w:r w:rsidRPr="00A40CD1">
        <w:rPr>
          <w:b/>
          <w:sz w:val="24"/>
          <w:szCs w:val="24"/>
        </w:rPr>
        <w:t xml:space="preserve"> кг</w:t>
      </w:r>
    </w:p>
    <w:p w:rsidR="009E6AB2" w:rsidRDefault="00A40CD1" w:rsidP="00C62A46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</w:t>
      </w:r>
      <w:r w:rsidR="00C62A46">
        <w:rPr>
          <w:sz w:val="24"/>
          <w:szCs w:val="24"/>
        </w:rPr>
        <w:t xml:space="preserve"> </w:t>
      </w:r>
      <w:r w:rsidR="009E6AB2">
        <w:rPr>
          <w:sz w:val="24"/>
          <w:szCs w:val="24"/>
        </w:rPr>
        <w:t xml:space="preserve">Емилио Шопов – Ивайло ВТ 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9E6AB2">
        <w:rPr>
          <w:sz w:val="24"/>
          <w:szCs w:val="24"/>
        </w:rPr>
        <w:t>Роберто Руменов – Миньор Пеник</w:t>
      </w:r>
    </w:p>
    <w:p w:rsidR="00A40CD1" w:rsidRDefault="00C62A46" w:rsidP="009E6AB2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9E6AB2">
        <w:rPr>
          <w:sz w:val="24"/>
          <w:szCs w:val="24"/>
        </w:rPr>
        <w:t>Георги Тодоров – Локомотив София</w:t>
      </w:r>
    </w:p>
    <w:p w:rsidR="009E6AB2" w:rsidRDefault="009E6AB2" w:rsidP="009E6AB2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A81508">
        <w:rPr>
          <w:sz w:val="24"/>
          <w:szCs w:val="24"/>
        </w:rPr>
        <w:t>Велислав Бърдаров – Олимпия Разград</w:t>
      </w:r>
    </w:p>
    <w:p w:rsidR="00A81508" w:rsidRDefault="00A81508" w:rsidP="009E6AB2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Георги Запринов – Локомотив София</w:t>
      </w:r>
    </w:p>
    <w:p w:rsidR="00A81508" w:rsidRDefault="00A81508" w:rsidP="009E6AB2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Осман Басриев – Светкавица Търговище</w:t>
      </w:r>
    </w:p>
    <w:p w:rsidR="00A81508" w:rsidRDefault="00A81508" w:rsidP="009E6AB2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Иво Иванов – Варна</w:t>
      </w:r>
    </w:p>
    <w:p w:rsidR="00A81508" w:rsidRDefault="00A81508" w:rsidP="009E6AB2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Живко Йорданов – Балкан Ботевград</w:t>
      </w:r>
    </w:p>
    <w:p w:rsidR="00A81508" w:rsidRDefault="00A81508" w:rsidP="009E6AB2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Мартин Иванов – Червен Бряг</w:t>
      </w:r>
    </w:p>
    <w:p w:rsidR="00A81508" w:rsidRPr="00A40CD1" w:rsidRDefault="00A81508" w:rsidP="009E6AB2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4F529E">
        <w:rPr>
          <w:b/>
          <w:sz w:val="24"/>
          <w:szCs w:val="24"/>
        </w:rPr>
        <w:t>80</w:t>
      </w:r>
      <w:r w:rsidRPr="00A40CD1">
        <w:rPr>
          <w:b/>
          <w:sz w:val="24"/>
          <w:szCs w:val="24"/>
        </w:rPr>
        <w:t xml:space="preserve"> кг</w:t>
      </w:r>
    </w:p>
    <w:p w:rsidR="00A40CD1" w:rsidRDefault="00A40CD1" w:rsidP="004F529E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F04647">
        <w:rPr>
          <w:sz w:val="24"/>
          <w:szCs w:val="24"/>
        </w:rPr>
        <w:t>Борислав Бориславов – Ивайло ВТ</w:t>
      </w:r>
    </w:p>
    <w:p w:rsidR="004F529E" w:rsidRDefault="004F529E" w:rsidP="004F529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F04647">
        <w:rPr>
          <w:sz w:val="24"/>
          <w:szCs w:val="24"/>
        </w:rPr>
        <w:t>Адриан Попов – Червен Бряг</w:t>
      </w:r>
    </w:p>
    <w:p w:rsidR="004F529E" w:rsidRDefault="004F529E" w:rsidP="004F529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F04647">
        <w:rPr>
          <w:sz w:val="24"/>
          <w:szCs w:val="24"/>
        </w:rPr>
        <w:t>Виктор Маринов – Русе</w:t>
      </w:r>
    </w:p>
    <w:p w:rsidR="004F529E" w:rsidRDefault="004F529E" w:rsidP="004F529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F04647">
        <w:rPr>
          <w:sz w:val="24"/>
          <w:szCs w:val="24"/>
        </w:rPr>
        <w:t>Ивайло Петров – Левски София</w:t>
      </w:r>
    </w:p>
    <w:p w:rsidR="00DB5D2F" w:rsidRDefault="00DB5D2F" w:rsidP="004F529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F04647">
        <w:rPr>
          <w:sz w:val="24"/>
          <w:szCs w:val="24"/>
        </w:rPr>
        <w:t>Алекс Салиев – Русе</w:t>
      </w:r>
    </w:p>
    <w:p w:rsidR="00F04647" w:rsidRDefault="00F04647" w:rsidP="004F529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Асен Андреев - Варна</w:t>
      </w:r>
    </w:p>
    <w:p w:rsidR="003A2852" w:rsidRDefault="003A2852" w:rsidP="003A2852">
      <w:pPr>
        <w:spacing w:line="360" w:lineRule="auto"/>
        <w:jc w:val="both"/>
        <w:rPr>
          <w:b/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DB5D2F">
        <w:rPr>
          <w:b/>
          <w:sz w:val="24"/>
          <w:szCs w:val="24"/>
        </w:rPr>
        <w:t>+80</w:t>
      </w:r>
      <w:r w:rsidRPr="00A40CD1">
        <w:rPr>
          <w:b/>
          <w:sz w:val="24"/>
          <w:szCs w:val="24"/>
        </w:rPr>
        <w:t xml:space="preserve">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DB5D2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F04647">
        <w:rPr>
          <w:sz w:val="24"/>
          <w:szCs w:val="24"/>
        </w:rPr>
        <w:t>Атанас Кръстев – Юнайтед спорт Пловдив</w:t>
      </w:r>
    </w:p>
    <w:p w:rsidR="00DB5D2F" w:rsidRDefault="00DB5D2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F04647">
        <w:rPr>
          <w:sz w:val="24"/>
          <w:szCs w:val="24"/>
        </w:rPr>
        <w:t xml:space="preserve">Явор Михайлов – ЦСКА </w:t>
      </w:r>
    </w:p>
    <w:p w:rsidR="00DB5D2F" w:rsidRDefault="00DB5D2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F04647">
        <w:rPr>
          <w:sz w:val="24"/>
          <w:szCs w:val="24"/>
        </w:rPr>
        <w:t>Кристиян Тодоров – Славия</w:t>
      </w:r>
    </w:p>
    <w:p w:rsidR="00DB5D2F" w:rsidRDefault="00DB5D2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F04647">
        <w:rPr>
          <w:sz w:val="24"/>
          <w:szCs w:val="24"/>
        </w:rPr>
        <w:t>Живко Джурелов - Ямбол</w:t>
      </w:r>
    </w:p>
    <w:p w:rsidR="00DB5D2F" w:rsidRDefault="00DB5D2F" w:rsidP="00F046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F04647">
        <w:rPr>
          <w:sz w:val="24"/>
          <w:szCs w:val="24"/>
        </w:rPr>
        <w:t>Десислав Огнянов – Червен Бряг</w:t>
      </w:r>
    </w:p>
    <w:p w:rsidR="00DB5D2F" w:rsidRDefault="00DB5D2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Йордан </w:t>
      </w:r>
      <w:r w:rsidR="00F04647">
        <w:rPr>
          <w:sz w:val="24"/>
          <w:szCs w:val="24"/>
        </w:rPr>
        <w:t xml:space="preserve">Йорданов - </w:t>
      </w:r>
      <w:r w:rsidR="009E6744">
        <w:rPr>
          <w:sz w:val="24"/>
          <w:szCs w:val="24"/>
        </w:rPr>
        <w:t>Русе</w:t>
      </w:r>
    </w:p>
    <w:p w:rsidR="00F04647" w:rsidRDefault="00DB5D2F" w:rsidP="009E674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9E6744">
        <w:rPr>
          <w:sz w:val="24"/>
          <w:szCs w:val="24"/>
        </w:rPr>
        <w:t>Ерик Иванов – БДИН</w:t>
      </w:r>
    </w:p>
    <w:p w:rsidR="00DB5D2F" w:rsidRDefault="00DB5D2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F04647">
        <w:rPr>
          <w:sz w:val="24"/>
          <w:szCs w:val="24"/>
        </w:rPr>
        <w:t>Димитър Йовев – Левски София</w:t>
      </w:r>
    </w:p>
    <w:p w:rsidR="00DB5D2F" w:rsidRPr="00A40CD1" w:rsidRDefault="00DB5D2F" w:rsidP="009E674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9E6744">
        <w:rPr>
          <w:sz w:val="24"/>
          <w:szCs w:val="24"/>
        </w:rPr>
        <w:t>Румен Димитров - ЦСКА</w:t>
      </w:r>
    </w:p>
    <w:p w:rsidR="00A40CD1" w:rsidRDefault="00A40CD1" w:rsidP="00A40CD1">
      <w:pPr>
        <w:spacing w:line="360" w:lineRule="auto"/>
        <w:jc w:val="both"/>
        <w:rPr>
          <w:sz w:val="24"/>
          <w:szCs w:val="24"/>
        </w:rPr>
      </w:pPr>
    </w:p>
    <w:p w:rsidR="001E01FB" w:rsidRDefault="001E01FB" w:rsidP="00A40CD1">
      <w:pPr>
        <w:spacing w:line="360" w:lineRule="auto"/>
        <w:jc w:val="both"/>
        <w:rPr>
          <w:sz w:val="24"/>
          <w:szCs w:val="24"/>
        </w:rPr>
      </w:pPr>
    </w:p>
    <w:p w:rsidR="001E01FB" w:rsidRPr="001E01FB" w:rsidRDefault="001E01FB" w:rsidP="00A40CD1">
      <w:pPr>
        <w:spacing w:line="360" w:lineRule="auto"/>
        <w:jc w:val="both"/>
        <w:rPr>
          <w:b/>
          <w:sz w:val="40"/>
          <w:szCs w:val="4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id="0" w:name="_GoBack"/>
      <w:bookmarkEnd w:id="0"/>
      <w:r w:rsidRPr="001E01FB">
        <w:rPr>
          <w:b/>
          <w:sz w:val="40"/>
          <w:szCs w:val="40"/>
        </w:rPr>
        <w:t>БФБокс</w:t>
      </w:r>
    </w:p>
    <w:sectPr w:rsidR="001E01FB" w:rsidRPr="001E01FB" w:rsidSect="00144764">
      <w:headerReference w:type="default" r:id="rId8"/>
      <w:footerReference w:type="even" r:id="rId9"/>
      <w:footerReference w:type="default" r:id="rId10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A40" w:rsidRDefault="00516A40" w:rsidP="00144764">
      <w:r>
        <w:separator/>
      </w:r>
    </w:p>
  </w:endnote>
  <w:endnote w:type="continuationSeparator" w:id="0">
    <w:p w:rsidR="00516A40" w:rsidRDefault="00516A40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 wp14:anchorId="3413AE94" wp14:editId="721D2134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628FC5FE" wp14:editId="40AB9616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11A9AAA7" wp14:editId="35048848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09ED142B" wp14:editId="672B5936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A40" w:rsidRDefault="00516A40" w:rsidP="00144764">
      <w:r>
        <w:separator/>
      </w:r>
    </w:p>
  </w:footnote>
  <w:footnote w:type="continuationSeparator" w:id="0">
    <w:p w:rsidR="00516A40" w:rsidRDefault="00516A40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4015169F" wp14:editId="0411A5D6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417B9"/>
    <w:multiLevelType w:val="hybridMultilevel"/>
    <w:tmpl w:val="72FA81E8"/>
    <w:lvl w:ilvl="0" w:tplc="71B6D03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F615A6"/>
    <w:multiLevelType w:val="hybridMultilevel"/>
    <w:tmpl w:val="732A7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5346D"/>
    <w:rsid w:val="000A77D7"/>
    <w:rsid w:val="00144764"/>
    <w:rsid w:val="00145BC5"/>
    <w:rsid w:val="00184117"/>
    <w:rsid w:val="001A7262"/>
    <w:rsid w:val="001E01FB"/>
    <w:rsid w:val="001E693D"/>
    <w:rsid w:val="00231BCD"/>
    <w:rsid w:val="002A4A8E"/>
    <w:rsid w:val="002B562C"/>
    <w:rsid w:val="002D6BD7"/>
    <w:rsid w:val="00301B24"/>
    <w:rsid w:val="003302ED"/>
    <w:rsid w:val="00360D20"/>
    <w:rsid w:val="003A2852"/>
    <w:rsid w:val="003A6937"/>
    <w:rsid w:val="003B3334"/>
    <w:rsid w:val="003F56CB"/>
    <w:rsid w:val="004035AA"/>
    <w:rsid w:val="00451E9A"/>
    <w:rsid w:val="00455917"/>
    <w:rsid w:val="004C051E"/>
    <w:rsid w:val="004F529E"/>
    <w:rsid w:val="00516A40"/>
    <w:rsid w:val="00570DB0"/>
    <w:rsid w:val="005767CF"/>
    <w:rsid w:val="00576D0A"/>
    <w:rsid w:val="005A223C"/>
    <w:rsid w:val="005A282E"/>
    <w:rsid w:val="005C7FC5"/>
    <w:rsid w:val="005F49F3"/>
    <w:rsid w:val="00637BA4"/>
    <w:rsid w:val="006C5163"/>
    <w:rsid w:val="007167E6"/>
    <w:rsid w:val="00751BEA"/>
    <w:rsid w:val="0076018A"/>
    <w:rsid w:val="007822D5"/>
    <w:rsid w:val="007C44AC"/>
    <w:rsid w:val="00803AE2"/>
    <w:rsid w:val="00813F12"/>
    <w:rsid w:val="00853C82"/>
    <w:rsid w:val="00917784"/>
    <w:rsid w:val="00957031"/>
    <w:rsid w:val="009A1F15"/>
    <w:rsid w:val="009B237E"/>
    <w:rsid w:val="009D5831"/>
    <w:rsid w:val="009E6744"/>
    <w:rsid w:val="009E6AB2"/>
    <w:rsid w:val="009F0FCA"/>
    <w:rsid w:val="00A212AD"/>
    <w:rsid w:val="00A40CD1"/>
    <w:rsid w:val="00A81508"/>
    <w:rsid w:val="00AD6BE2"/>
    <w:rsid w:val="00B215F5"/>
    <w:rsid w:val="00B63088"/>
    <w:rsid w:val="00C03514"/>
    <w:rsid w:val="00C62A46"/>
    <w:rsid w:val="00C73178"/>
    <w:rsid w:val="00C7503A"/>
    <w:rsid w:val="00C77157"/>
    <w:rsid w:val="00C87701"/>
    <w:rsid w:val="00CB5611"/>
    <w:rsid w:val="00CC1CF6"/>
    <w:rsid w:val="00CE1E7E"/>
    <w:rsid w:val="00D512D9"/>
    <w:rsid w:val="00D876C6"/>
    <w:rsid w:val="00DB5D2F"/>
    <w:rsid w:val="00DB74F5"/>
    <w:rsid w:val="00DE427D"/>
    <w:rsid w:val="00E238F0"/>
    <w:rsid w:val="00E37B84"/>
    <w:rsid w:val="00E85C8F"/>
    <w:rsid w:val="00EE0E52"/>
    <w:rsid w:val="00F04647"/>
    <w:rsid w:val="00F22834"/>
    <w:rsid w:val="00FD28ED"/>
    <w:rsid w:val="00FE249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91AD91"/>
  <w15:docId w15:val="{C60485A5-2BE7-4F7A-BC2F-14F225E03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E01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6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40C37-4318-4A42-8903-093AF601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232</TotalTime>
  <Pages>6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44</cp:revision>
  <dcterms:created xsi:type="dcterms:W3CDTF">2021-03-31T06:16:00Z</dcterms:created>
  <dcterms:modified xsi:type="dcterms:W3CDTF">2021-07-15T13:39:00Z</dcterms:modified>
</cp:coreProperties>
</file>